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CCE" w:rsidRDefault="00E60CCE" w:rsidP="008B2CBC">
      <w:pPr>
        <w:ind w:left="3600" w:firstLine="720"/>
        <w:rPr>
          <w:b/>
          <w:szCs w:val="28"/>
        </w:rPr>
      </w:pPr>
      <w:r w:rsidRPr="006407BC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E60CCE" w:rsidRPr="003B693E" w:rsidRDefault="00E60CCE" w:rsidP="008B2CBC">
      <w:pPr>
        <w:pStyle w:val="Heading3"/>
        <w:keepLines w:val="0"/>
        <w:numPr>
          <w:ilvl w:val="2"/>
          <w:numId w:val="6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E60CCE" w:rsidRPr="003B693E" w:rsidRDefault="00E60CCE" w:rsidP="008B2CBC">
      <w:pPr>
        <w:pStyle w:val="Heading1"/>
        <w:numPr>
          <w:ilvl w:val="0"/>
          <w:numId w:val="6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E60CCE" w:rsidRPr="003B693E" w:rsidRDefault="00E60CCE" w:rsidP="008B2C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E60CCE" w:rsidRPr="003B693E" w:rsidRDefault="00E60CCE" w:rsidP="008B2CBC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E60CCE" w:rsidRPr="003B693E" w:rsidRDefault="00E60CCE" w:rsidP="008B2CBC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E60CCE" w:rsidRPr="003B693E" w:rsidRDefault="00E60CCE" w:rsidP="008B2CBC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E60CCE" w:rsidRDefault="00E60CCE" w:rsidP="008B2CB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E60CCE" w:rsidRPr="003B693E" w:rsidRDefault="00E60CCE" w:rsidP="008B2CB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E60CCE" w:rsidRPr="003B693E" w:rsidRDefault="00E60CCE" w:rsidP="008B2CBC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E60CCE" w:rsidRPr="003B693E" w:rsidRDefault="00E60CCE" w:rsidP="008B2CBC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E60CCE" w:rsidRPr="003B693E" w:rsidRDefault="00E60CCE" w:rsidP="008B2CBC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165</w:t>
      </w:r>
    </w:p>
    <w:p w:rsidR="00E60CCE" w:rsidRPr="003B693E" w:rsidRDefault="00E60CCE" w:rsidP="008B2CBC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E60CCE" w:rsidRPr="003B693E" w:rsidRDefault="00E60CCE" w:rsidP="008B2CBC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E60CCE" w:rsidRPr="003B693E" w:rsidRDefault="00E60CCE" w:rsidP="008B2CBC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E60CCE" w:rsidRPr="003B693E" w:rsidRDefault="00E60CCE" w:rsidP="008B2CBC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буд.№41 вул. Н.Яремчука</w:t>
      </w:r>
    </w:p>
    <w:p w:rsidR="00E60CCE" w:rsidRPr="003B693E" w:rsidRDefault="00E60CCE" w:rsidP="008B2CBC">
      <w:pPr>
        <w:widowControl w:val="0"/>
        <w:autoSpaceDE w:val="0"/>
        <w:jc w:val="both"/>
        <w:rPr>
          <w:rFonts w:ascii="Times New Roman" w:hAnsi="Times New Roman"/>
        </w:rPr>
      </w:pPr>
    </w:p>
    <w:p w:rsidR="00E60CCE" w:rsidRPr="003B693E" w:rsidRDefault="00E60CCE" w:rsidP="009948A8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E60CCE" w:rsidRPr="003B693E" w:rsidRDefault="00E60CCE" w:rsidP="008B2CBC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E60CCE" w:rsidRPr="003B693E" w:rsidRDefault="00E60CCE" w:rsidP="008B2CBC">
      <w:pPr>
        <w:widowControl w:val="0"/>
        <w:numPr>
          <w:ilvl w:val="0"/>
          <w:numId w:val="7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 xml:space="preserve">2,715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№41 по вул.. Н.Яремчука</w:t>
      </w:r>
    </w:p>
    <w:p w:rsidR="00E60CCE" w:rsidRPr="003B693E" w:rsidRDefault="00E60CCE" w:rsidP="008B2CBC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1"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№41, що по вул.. Н.Яремчука.</w:t>
      </w:r>
    </w:p>
    <w:p w:rsidR="00E60CCE" w:rsidRPr="003B693E" w:rsidRDefault="00E60CCE" w:rsidP="008B2CBC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№41 по вул.. Н.Яремчука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E60CCE" w:rsidRPr="003B693E" w:rsidRDefault="00E60CCE" w:rsidP="008B2CBC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E60CCE" w:rsidRPr="003B693E" w:rsidRDefault="00E60CCE" w:rsidP="008B2CBC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E60CCE" w:rsidRPr="003B693E" w:rsidRDefault="00E60CCE" w:rsidP="008B2CBC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E60CCE" w:rsidRDefault="00E60CCE" w:rsidP="008B2CBC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E60CCE" w:rsidRPr="00DC72A5" w:rsidRDefault="00E60CCE" w:rsidP="009948A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E60CCE" w:rsidRPr="00DC72A5" w:rsidRDefault="00E60CCE" w:rsidP="009948A8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165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E60CCE" w:rsidRPr="00DC72A5" w:rsidRDefault="00E60CCE" w:rsidP="009948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60CCE" w:rsidRPr="00DC72A5" w:rsidRDefault="00E60CCE" w:rsidP="009948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60CCE" w:rsidRPr="00DC72A5" w:rsidRDefault="00E60CCE" w:rsidP="009948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E60CCE" w:rsidRPr="00DC72A5" w:rsidRDefault="00E60CCE" w:rsidP="009948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Н.Яремчука, 41 </w:t>
      </w:r>
    </w:p>
    <w:p w:rsidR="00E60CCE" w:rsidRPr="00DC72A5" w:rsidRDefault="00E60CCE" w:rsidP="009948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E60CCE" w:rsidRPr="00DC72A5" w:rsidRDefault="00E60CCE" w:rsidP="009948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E60CCE" w:rsidRDefault="00E60CCE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E60CCE" w:rsidRPr="006D0B66" w:rsidTr="002E5D63">
        <w:trPr>
          <w:trHeight w:val="527"/>
          <w:jc w:val="center"/>
        </w:trPr>
        <w:tc>
          <w:tcPr>
            <w:tcW w:w="901" w:type="dxa"/>
          </w:tcPr>
          <w:p w:rsidR="00E60CCE" w:rsidRPr="006D0B66" w:rsidRDefault="00E60CC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0B66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E60CCE" w:rsidRPr="006D0B66" w:rsidRDefault="00E60CC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0B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E60CCE" w:rsidRPr="006D0B66" w:rsidRDefault="00E60CCE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0B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6D0B66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6D0B66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6D0B66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E60CCE" w:rsidRPr="006D0B66" w:rsidTr="002E5D63">
        <w:trPr>
          <w:trHeight w:val="448"/>
          <w:jc w:val="center"/>
        </w:trPr>
        <w:tc>
          <w:tcPr>
            <w:tcW w:w="901" w:type="dxa"/>
          </w:tcPr>
          <w:p w:rsidR="00E60CCE" w:rsidRPr="006D0B66" w:rsidRDefault="00E60CC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0B66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E60CCE" w:rsidRPr="006D0B66" w:rsidRDefault="00E60CC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0B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E60CCE" w:rsidRPr="006D0B66" w:rsidRDefault="00E60CCE" w:rsidP="00F625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0B66">
              <w:rPr>
                <w:rFonts w:ascii="Times New Roman" w:hAnsi="Times New Roman"/>
                <w:color w:val="000000"/>
                <w:sz w:val="24"/>
                <w:szCs w:val="24"/>
              </w:rPr>
              <w:t>0,540</w:t>
            </w:r>
          </w:p>
        </w:tc>
      </w:tr>
      <w:tr w:rsidR="00E60CCE" w:rsidRPr="006D0B66" w:rsidTr="002E5D63">
        <w:trPr>
          <w:trHeight w:val="336"/>
          <w:jc w:val="center"/>
        </w:trPr>
        <w:tc>
          <w:tcPr>
            <w:tcW w:w="901" w:type="dxa"/>
          </w:tcPr>
          <w:p w:rsidR="00E60CCE" w:rsidRPr="006D0B66" w:rsidRDefault="00E60CC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0B66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E60CCE" w:rsidRPr="006D0B66" w:rsidRDefault="00E60CC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0B66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E60CCE" w:rsidRPr="006D0B66" w:rsidRDefault="00E60CC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0B66">
              <w:rPr>
                <w:rFonts w:ascii="Times New Roman" w:hAnsi="Times New Roman"/>
                <w:color w:val="000000"/>
                <w:sz w:val="24"/>
                <w:szCs w:val="24"/>
              </w:rPr>
              <w:t>0,570</w:t>
            </w:r>
          </w:p>
        </w:tc>
      </w:tr>
      <w:tr w:rsidR="00E60CCE" w:rsidRPr="006D0B66" w:rsidTr="002E5D63">
        <w:trPr>
          <w:trHeight w:val="264"/>
          <w:jc w:val="center"/>
        </w:trPr>
        <w:tc>
          <w:tcPr>
            <w:tcW w:w="901" w:type="dxa"/>
          </w:tcPr>
          <w:p w:rsidR="00E60CCE" w:rsidRPr="006D0B66" w:rsidRDefault="00E60CC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0B66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E60CCE" w:rsidRPr="006D0B66" w:rsidRDefault="00E60CC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0B66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E60CCE" w:rsidRPr="006D0B66" w:rsidRDefault="00E60CCE" w:rsidP="00F91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0CCE" w:rsidRPr="006D0B66" w:rsidTr="002E5D63">
        <w:trPr>
          <w:trHeight w:val="264"/>
          <w:jc w:val="center"/>
        </w:trPr>
        <w:tc>
          <w:tcPr>
            <w:tcW w:w="901" w:type="dxa"/>
          </w:tcPr>
          <w:p w:rsidR="00E60CCE" w:rsidRPr="006D0B66" w:rsidRDefault="00E60CC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0B66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E60CCE" w:rsidRPr="006D0B66" w:rsidRDefault="00E60CC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0B66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E60CCE" w:rsidRPr="006D0B66" w:rsidRDefault="00E60CC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0CCE" w:rsidRPr="006D0B66" w:rsidTr="002E5D63">
        <w:trPr>
          <w:trHeight w:val="264"/>
          <w:jc w:val="center"/>
        </w:trPr>
        <w:tc>
          <w:tcPr>
            <w:tcW w:w="901" w:type="dxa"/>
          </w:tcPr>
          <w:p w:rsidR="00E60CCE" w:rsidRPr="006D0B66" w:rsidRDefault="00E60CC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0B66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E60CCE" w:rsidRPr="006D0B66" w:rsidRDefault="00E60CC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0B66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E60CCE" w:rsidRPr="006D0B66" w:rsidRDefault="00E60CCE" w:rsidP="005B26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0B66">
              <w:rPr>
                <w:rFonts w:ascii="Times New Roman" w:hAnsi="Times New Roman"/>
                <w:color w:val="000000"/>
                <w:sz w:val="24"/>
                <w:szCs w:val="24"/>
              </w:rPr>
              <w:t>0,185</w:t>
            </w:r>
          </w:p>
        </w:tc>
      </w:tr>
      <w:tr w:rsidR="00E60CCE" w:rsidRPr="006D0B66" w:rsidTr="002E5D63">
        <w:trPr>
          <w:trHeight w:val="2760"/>
          <w:jc w:val="center"/>
        </w:trPr>
        <w:tc>
          <w:tcPr>
            <w:tcW w:w="901" w:type="dxa"/>
          </w:tcPr>
          <w:p w:rsidR="00E60CCE" w:rsidRPr="006D0B66" w:rsidRDefault="00E60CC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0B66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E60CCE" w:rsidRPr="006D0B66" w:rsidRDefault="00E60CC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E60CCE" w:rsidRPr="006D0B66" w:rsidRDefault="00E60CC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0B66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E60CCE" w:rsidRPr="006D0B66" w:rsidRDefault="00E60CC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0B66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E60CCE" w:rsidRPr="006D0B66" w:rsidRDefault="00E60CCE" w:rsidP="005B26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0B66">
              <w:rPr>
                <w:rFonts w:ascii="Times New Roman" w:hAnsi="Times New Roman"/>
                <w:color w:val="000000"/>
                <w:sz w:val="24"/>
                <w:szCs w:val="24"/>
              </w:rPr>
              <w:t>0,978</w:t>
            </w:r>
          </w:p>
        </w:tc>
      </w:tr>
      <w:tr w:rsidR="00E60CCE" w:rsidRPr="006D0B66" w:rsidTr="002E5D63">
        <w:trPr>
          <w:trHeight w:val="596"/>
          <w:jc w:val="center"/>
        </w:trPr>
        <w:tc>
          <w:tcPr>
            <w:tcW w:w="901" w:type="dxa"/>
          </w:tcPr>
          <w:p w:rsidR="00E60CCE" w:rsidRPr="006D0B66" w:rsidRDefault="00E60CC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0B66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E60CCE" w:rsidRPr="006D0B66" w:rsidRDefault="00E60CC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0B66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E60CCE" w:rsidRPr="006D0B66" w:rsidRDefault="00E60CC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0B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E60CCE" w:rsidRPr="006D0B66" w:rsidRDefault="00E60CC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0B66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E60CCE" w:rsidRPr="006D0B66" w:rsidRDefault="00E60CC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0B66">
              <w:rPr>
                <w:rFonts w:ascii="Times New Roman" w:hAnsi="Times New Roman"/>
                <w:color w:val="000000"/>
                <w:sz w:val="24"/>
                <w:szCs w:val="24"/>
              </w:rPr>
              <w:t>1,008</w:t>
            </w:r>
          </w:p>
          <w:p w:rsidR="00E60CCE" w:rsidRPr="006D0B66" w:rsidRDefault="00E60CC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60CCE" w:rsidRPr="006D0B66" w:rsidRDefault="00E60CC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0B66">
              <w:rPr>
                <w:rFonts w:ascii="Times New Roman" w:hAnsi="Times New Roman"/>
                <w:color w:val="000000"/>
                <w:sz w:val="24"/>
                <w:szCs w:val="24"/>
              </w:rPr>
              <w:t>0,497</w:t>
            </w:r>
          </w:p>
          <w:p w:rsidR="00E60CCE" w:rsidRPr="006D0B66" w:rsidRDefault="00E60CCE" w:rsidP="007F41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0B66">
              <w:rPr>
                <w:rFonts w:ascii="Times New Roman" w:hAnsi="Times New Roman"/>
                <w:color w:val="000000"/>
                <w:sz w:val="24"/>
                <w:szCs w:val="24"/>
              </w:rPr>
              <w:t>0,511</w:t>
            </w:r>
          </w:p>
        </w:tc>
      </w:tr>
      <w:tr w:rsidR="00E60CCE" w:rsidRPr="006D0B66" w:rsidTr="002E5D63">
        <w:trPr>
          <w:trHeight w:val="264"/>
          <w:jc w:val="center"/>
        </w:trPr>
        <w:tc>
          <w:tcPr>
            <w:tcW w:w="901" w:type="dxa"/>
          </w:tcPr>
          <w:p w:rsidR="00E60CCE" w:rsidRPr="006D0B66" w:rsidRDefault="00E60CC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0B66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E60CCE" w:rsidRPr="006D0B66" w:rsidRDefault="00E60CC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0B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E60CCE" w:rsidRPr="006D0B66" w:rsidRDefault="00E60CCE" w:rsidP="00F91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0B66">
              <w:rPr>
                <w:rFonts w:ascii="Times New Roman" w:hAnsi="Times New Roman"/>
                <w:color w:val="000000"/>
                <w:sz w:val="24"/>
                <w:szCs w:val="24"/>
              </w:rPr>
              <w:t>0,003</w:t>
            </w:r>
          </w:p>
        </w:tc>
      </w:tr>
      <w:tr w:rsidR="00E60CCE" w:rsidRPr="006D0B66" w:rsidTr="002E5D63">
        <w:trPr>
          <w:trHeight w:val="264"/>
          <w:jc w:val="center"/>
        </w:trPr>
        <w:tc>
          <w:tcPr>
            <w:tcW w:w="901" w:type="dxa"/>
          </w:tcPr>
          <w:p w:rsidR="00E60CCE" w:rsidRPr="006D0B66" w:rsidRDefault="00E60CC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0B66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E60CCE" w:rsidRPr="006D0B66" w:rsidRDefault="00E60CC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0B66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E60CCE" w:rsidRPr="006D0B66" w:rsidRDefault="00E60CCE" w:rsidP="007F41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0B66">
              <w:rPr>
                <w:rFonts w:ascii="Times New Roman" w:hAnsi="Times New Roman"/>
                <w:color w:val="000000"/>
                <w:sz w:val="24"/>
                <w:szCs w:val="24"/>
              </w:rPr>
              <w:t>0,164</w:t>
            </w:r>
          </w:p>
        </w:tc>
      </w:tr>
      <w:tr w:rsidR="00E60CCE" w:rsidRPr="006D0B66" w:rsidTr="002E5D63">
        <w:trPr>
          <w:trHeight w:val="264"/>
          <w:jc w:val="center"/>
        </w:trPr>
        <w:tc>
          <w:tcPr>
            <w:tcW w:w="901" w:type="dxa"/>
          </w:tcPr>
          <w:p w:rsidR="00E60CCE" w:rsidRPr="006D0B66" w:rsidRDefault="00E60CC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E60CCE" w:rsidRPr="00CB5CC3" w:rsidRDefault="00E60CCE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E60CCE" w:rsidRPr="006D0B66" w:rsidRDefault="00E60CCE" w:rsidP="007F41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0B66">
              <w:rPr>
                <w:rFonts w:ascii="Times New Roman" w:hAnsi="Times New Roman"/>
                <w:color w:val="000000"/>
                <w:sz w:val="24"/>
                <w:szCs w:val="24"/>
              </w:rPr>
              <w:t>3,448</w:t>
            </w:r>
          </w:p>
        </w:tc>
      </w:tr>
    </w:tbl>
    <w:p w:rsidR="00E60CCE" w:rsidRDefault="00E60CCE" w:rsidP="00CB5CC3">
      <w:pPr>
        <w:spacing w:after="0" w:line="240" w:lineRule="auto"/>
        <w:ind w:left="360"/>
        <w:jc w:val="both"/>
        <w:rPr>
          <w:color w:val="000000"/>
        </w:rPr>
      </w:pPr>
    </w:p>
    <w:p w:rsidR="00E60CCE" w:rsidRDefault="00E60CCE" w:rsidP="00CB5CC3">
      <w:pPr>
        <w:spacing w:after="0" w:line="240" w:lineRule="auto"/>
        <w:ind w:left="360"/>
        <w:jc w:val="both"/>
        <w:rPr>
          <w:color w:val="000000"/>
        </w:rPr>
      </w:pPr>
    </w:p>
    <w:p w:rsidR="00E60CCE" w:rsidRPr="00DC72A5" w:rsidRDefault="00E60CCE" w:rsidP="009948A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E60CCE" w:rsidRDefault="00E60CCE" w:rsidP="009948A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E60CCE" w:rsidRDefault="00E60CCE" w:rsidP="009948A8">
      <w:pPr>
        <w:spacing w:after="0" w:line="240" w:lineRule="auto"/>
        <w:ind w:left="360"/>
        <w:jc w:val="both"/>
        <w:rPr>
          <w:color w:val="000000"/>
        </w:rPr>
      </w:pPr>
    </w:p>
    <w:p w:rsidR="00E60CCE" w:rsidRDefault="00E60CCE" w:rsidP="009948A8">
      <w:pPr>
        <w:spacing w:after="0" w:line="240" w:lineRule="auto"/>
        <w:ind w:left="360"/>
        <w:jc w:val="both"/>
        <w:rPr>
          <w:color w:val="000000"/>
        </w:rPr>
      </w:pPr>
    </w:p>
    <w:p w:rsidR="00E60CCE" w:rsidRPr="00703542" w:rsidRDefault="00E60CCE" w:rsidP="009948A8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E60CCE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60CCE" w:rsidRPr="005459CC" w:rsidRDefault="00E60CCE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60CCE" w:rsidRPr="005459CC" w:rsidRDefault="00E60CCE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60CCE" w:rsidRPr="005459CC" w:rsidRDefault="00E60CCE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E60CCE" w:rsidRPr="00AF1ABC" w:rsidRDefault="00E60CCE" w:rsidP="009948A8">
      <w:pPr>
        <w:spacing w:after="0" w:line="240" w:lineRule="auto"/>
        <w:ind w:left="360"/>
        <w:jc w:val="both"/>
      </w:pPr>
    </w:p>
    <w:sectPr w:rsidR="00E60CCE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CCE" w:rsidRDefault="00E60CCE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E60CCE" w:rsidRDefault="00E60CCE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CCE" w:rsidRDefault="00E60CCE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E60CCE" w:rsidRDefault="00E60CCE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5384D"/>
    <w:multiLevelType w:val="hybridMultilevel"/>
    <w:tmpl w:val="720A5168"/>
    <w:lvl w:ilvl="0" w:tplc="E4A661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40A3E"/>
    <w:rsid w:val="00083E7F"/>
    <w:rsid w:val="00186C64"/>
    <w:rsid w:val="001C394A"/>
    <w:rsid w:val="001F0F7A"/>
    <w:rsid w:val="001F2145"/>
    <w:rsid w:val="001F365E"/>
    <w:rsid w:val="00284327"/>
    <w:rsid w:val="002E5D63"/>
    <w:rsid w:val="002F69C5"/>
    <w:rsid w:val="00311021"/>
    <w:rsid w:val="00317374"/>
    <w:rsid w:val="00331C47"/>
    <w:rsid w:val="00342094"/>
    <w:rsid w:val="00374802"/>
    <w:rsid w:val="003A3059"/>
    <w:rsid w:val="003B693E"/>
    <w:rsid w:val="003F3654"/>
    <w:rsid w:val="003F6C6A"/>
    <w:rsid w:val="004151A9"/>
    <w:rsid w:val="00446FA9"/>
    <w:rsid w:val="00452DAB"/>
    <w:rsid w:val="00487744"/>
    <w:rsid w:val="004F6F84"/>
    <w:rsid w:val="005108D2"/>
    <w:rsid w:val="00534DA3"/>
    <w:rsid w:val="005459CC"/>
    <w:rsid w:val="00546243"/>
    <w:rsid w:val="00551887"/>
    <w:rsid w:val="0058611D"/>
    <w:rsid w:val="005B266B"/>
    <w:rsid w:val="005C00EB"/>
    <w:rsid w:val="005C04B9"/>
    <w:rsid w:val="00626489"/>
    <w:rsid w:val="006407BC"/>
    <w:rsid w:val="0068179A"/>
    <w:rsid w:val="006B342B"/>
    <w:rsid w:val="006C2A9F"/>
    <w:rsid w:val="006D0B66"/>
    <w:rsid w:val="006E0CC3"/>
    <w:rsid w:val="00703542"/>
    <w:rsid w:val="007433A3"/>
    <w:rsid w:val="00796F1E"/>
    <w:rsid w:val="0079788F"/>
    <w:rsid w:val="007A55C6"/>
    <w:rsid w:val="007A792C"/>
    <w:rsid w:val="007B3285"/>
    <w:rsid w:val="007C2C39"/>
    <w:rsid w:val="007C30E8"/>
    <w:rsid w:val="007D0E0F"/>
    <w:rsid w:val="007F0861"/>
    <w:rsid w:val="007F41DA"/>
    <w:rsid w:val="0080419B"/>
    <w:rsid w:val="00843EB1"/>
    <w:rsid w:val="008573C6"/>
    <w:rsid w:val="00861363"/>
    <w:rsid w:val="00875085"/>
    <w:rsid w:val="008A6431"/>
    <w:rsid w:val="008B2CBC"/>
    <w:rsid w:val="008E0026"/>
    <w:rsid w:val="008F1A87"/>
    <w:rsid w:val="009319AD"/>
    <w:rsid w:val="00967FCA"/>
    <w:rsid w:val="00973B24"/>
    <w:rsid w:val="009948A8"/>
    <w:rsid w:val="00997DE2"/>
    <w:rsid w:val="009B7DA4"/>
    <w:rsid w:val="009E0F1E"/>
    <w:rsid w:val="00A31271"/>
    <w:rsid w:val="00A60517"/>
    <w:rsid w:val="00A85A86"/>
    <w:rsid w:val="00A8697C"/>
    <w:rsid w:val="00A9366B"/>
    <w:rsid w:val="00AA0945"/>
    <w:rsid w:val="00AC3D2B"/>
    <w:rsid w:val="00AD0639"/>
    <w:rsid w:val="00AF1ABC"/>
    <w:rsid w:val="00B016B2"/>
    <w:rsid w:val="00B034AE"/>
    <w:rsid w:val="00B35A8F"/>
    <w:rsid w:val="00B42EE4"/>
    <w:rsid w:val="00B723E3"/>
    <w:rsid w:val="00B95E9C"/>
    <w:rsid w:val="00BB5E94"/>
    <w:rsid w:val="00BE7802"/>
    <w:rsid w:val="00BF1FE2"/>
    <w:rsid w:val="00C27BDD"/>
    <w:rsid w:val="00C4358C"/>
    <w:rsid w:val="00C4499A"/>
    <w:rsid w:val="00C50B23"/>
    <w:rsid w:val="00C70BCC"/>
    <w:rsid w:val="00C83EFE"/>
    <w:rsid w:val="00C90330"/>
    <w:rsid w:val="00C94A65"/>
    <w:rsid w:val="00CB1132"/>
    <w:rsid w:val="00CB5CC3"/>
    <w:rsid w:val="00CD116D"/>
    <w:rsid w:val="00CD4BB2"/>
    <w:rsid w:val="00D05B91"/>
    <w:rsid w:val="00D13F1A"/>
    <w:rsid w:val="00D4427F"/>
    <w:rsid w:val="00D4596C"/>
    <w:rsid w:val="00D51BE1"/>
    <w:rsid w:val="00DC6690"/>
    <w:rsid w:val="00DC72A5"/>
    <w:rsid w:val="00DF0AE2"/>
    <w:rsid w:val="00E0073B"/>
    <w:rsid w:val="00E00DAD"/>
    <w:rsid w:val="00E16316"/>
    <w:rsid w:val="00E33071"/>
    <w:rsid w:val="00E60CCE"/>
    <w:rsid w:val="00E650E0"/>
    <w:rsid w:val="00E83C9C"/>
    <w:rsid w:val="00EA514E"/>
    <w:rsid w:val="00F2596B"/>
    <w:rsid w:val="00F261C4"/>
    <w:rsid w:val="00F37F99"/>
    <w:rsid w:val="00F625A9"/>
    <w:rsid w:val="00F91D7A"/>
    <w:rsid w:val="00F9747D"/>
    <w:rsid w:val="00FC3B2B"/>
    <w:rsid w:val="00FC7DB9"/>
    <w:rsid w:val="00FE34F2"/>
    <w:rsid w:val="00FF4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B2CBC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B2CBC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8B2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B2C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7160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167</TotalTime>
  <Pages>2</Pages>
  <Words>655</Words>
  <Characters>3738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2017-03-28T07:12:00Z</cp:lastPrinted>
  <dcterms:created xsi:type="dcterms:W3CDTF">2017-03-22T10:43:00Z</dcterms:created>
  <dcterms:modified xsi:type="dcterms:W3CDTF">2017-04-04T05:02:00Z</dcterms:modified>
</cp:coreProperties>
</file>